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F28ED" w14:textId="6AF5733F" w:rsidR="00AB0F95" w:rsidRPr="00F25496" w:rsidRDefault="00AB0F95" w:rsidP="00AB0F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873247">
        <w:rPr>
          <w:b/>
          <w:i/>
          <w:noProof/>
          <w:sz w:val="28"/>
        </w:rPr>
        <w:t>1024</w:t>
      </w:r>
    </w:p>
    <w:p w14:paraId="51D2DB7C" w14:textId="1B21FD77" w:rsidR="002249B4" w:rsidRDefault="00AB0F95" w:rsidP="00AB0F95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55CF78DE" w14:textId="6A49F748" w:rsidR="006A45BA" w:rsidRDefault="0033027D" w:rsidP="0030378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C2E80">
        <w:rPr>
          <w:sz w:val="20"/>
        </w:rPr>
        <w:tab/>
      </w:r>
      <w:r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Pr="006C2E80">
        <w:rPr>
          <w:rFonts w:eastAsia="Batang" w:cs="Arial"/>
          <w:sz w:val="20"/>
          <w:lang w:eastAsia="zh-CN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5B7496D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69D5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77734250" w14:textId="7BFBDF28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569D5">
        <w:rPr>
          <w:rFonts w:ascii="Arial" w:eastAsia="Batang" w:hAnsi="Arial" w:cs="Arial"/>
          <w:b/>
          <w:sz w:val="24"/>
          <w:szCs w:val="24"/>
          <w:lang w:eastAsia="zh-CN"/>
        </w:rPr>
        <w:t>SBMA enabler enhancements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4DBA65C4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69D5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83B9ED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73247" w:rsidRPr="00873247">
        <w:t>New WID on SBMA enabler enhancements</w:t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0E89A33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873247">
        <w:t>eSBMAe</w:t>
      </w:r>
    </w:p>
    <w:p w14:paraId="679E2B2D" w14:textId="1FE5319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873247">
        <w:t xml:space="preserve"> </w:t>
      </w:r>
    </w:p>
    <w:p w14:paraId="63EE9719" w14:textId="09F1049A" w:rsidR="003F7142" w:rsidRDefault="003F7142" w:rsidP="006C2E80">
      <w:pPr>
        <w:pStyle w:val="Heading8"/>
      </w:pPr>
      <w:r w:rsidRPr="003F7142">
        <w:t>Potential target Release:</w:t>
      </w:r>
      <w:r w:rsidR="00D569D5">
        <w:t xml:space="preserve"> Rel-18</w:t>
      </w:r>
    </w:p>
    <w:p w14:paraId="53277F89" w14:textId="16022865" w:rsidR="003F7142" w:rsidRPr="00873247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E4A4828" w:rsidR="004260A5" w:rsidRDefault="00D569D5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02BF19ED" w:rsidR="004260A5" w:rsidRDefault="00D569D5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8524215" w:rsidR="004876B9" w:rsidRPr="00662741" w:rsidRDefault="00D569D5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FD46D8A" w:rsidR="00FD3A4E" w:rsidRPr="00873247" w:rsidRDefault="00873247" w:rsidP="00873247">
      <w:pPr>
        <w:pStyle w:val="Guidance"/>
        <w:rPr>
          <w:i w:val="0"/>
          <w:iCs/>
        </w:rPr>
      </w:pPr>
      <w:r>
        <w:rPr>
          <w:i w:val="0"/>
          <w:iCs/>
        </w:rPr>
        <w:t>TR 28.831 "</w:t>
      </w:r>
      <w:r w:rsidRPr="00873247">
        <w:t xml:space="preserve"> </w:t>
      </w:r>
      <w:r w:rsidRPr="00873247">
        <w:rPr>
          <w:i w:val="0"/>
          <w:iCs/>
        </w:rPr>
        <w:t>Study on basic Service-Based Management Architecture</w:t>
      </w:r>
      <w:r>
        <w:rPr>
          <w:i w:val="0"/>
          <w:iCs/>
        </w:rPr>
        <w:t xml:space="preserve"> </w:t>
      </w:r>
      <w:r w:rsidRPr="00873247">
        <w:rPr>
          <w:i w:val="0"/>
          <w:iCs/>
        </w:rPr>
        <w:t>(SBMA) enabler enhancements</w:t>
      </w:r>
      <w:r>
        <w:rPr>
          <w:i w:val="0"/>
          <w:iCs/>
        </w:rPr>
        <w:t>" discusses numerous enhancements for SBMA enabler enhancements</w:t>
      </w:r>
      <w:r w:rsidR="00766551">
        <w:rPr>
          <w:i w:val="0"/>
          <w:iCs/>
        </w:rPr>
        <w:t xml:space="preserve"> and proposes concrete recommendations. The purpose of this WI is to implement these recommendations into normative specifications.</w:t>
      </w:r>
    </w:p>
    <w:p w14:paraId="0CA69E13" w14:textId="77777777" w:rsidR="006C2E80" w:rsidRPr="006C2E80" w:rsidRDefault="006C2E80" w:rsidP="006C2E80"/>
    <w:p w14:paraId="04A47C84" w14:textId="43652C22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B5ADBFC" w14:textId="229CD5FE" w:rsidR="00751149" w:rsidRDefault="00751149" w:rsidP="00751149">
      <w:r>
        <w:t>The objectives are:</w:t>
      </w:r>
    </w:p>
    <w:p w14:paraId="75CA4138" w14:textId="2C3DF383" w:rsidR="00751149" w:rsidRDefault="00751149" w:rsidP="00751149">
      <w:pPr>
        <w:pStyle w:val="ListParagraph"/>
        <w:numPr>
          <w:ilvl w:val="0"/>
          <w:numId w:val="18"/>
        </w:numPr>
      </w:pPr>
      <w:r w:rsidRPr="00751149">
        <w:t>Update stage 2 definitions of the Prov MnS</w:t>
      </w:r>
    </w:p>
    <w:p w14:paraId="51A8AADB" w14:textId="77777777" w:rsidR="00766551" w:rsidRDefault="00766551" w:rsidP="00766551">
      <w:pPr>
        <w:pStyle w:val="ListParagraph"/>
        <w:numPr>
          <w:ilvl w:val="0"/>
          <w:numId w:val="18"/>
        </w:numPr>
      </w:pPr>
      <w:r w:rsidRPr="00751149">
        <w:t>Add node selection mechanism (inspired by XPath)</w:t>
      </w:r>
    </w:p>
    <w:p w14:paraId="5FB3A6A1" w14:textId="0A0C579E" w:rsidR="00751149" w:rsidRPr="00751149" w:rsidRDefault="00751149" w:rsidP="00751149">
      <w:pPr>
        <w:pStyle w:val="ListParagraph"/>
        <w:numPr>
          <w:ilvl w:val="0"/>
          <w:numId w:val="18"/>
        </w:numPr>
      </w:pPr>
      <w:r w:rsidRPr="00751149">
        <w:t>Add HTTP error response formats</w:t>
      </w:r>
    </w:p>
    <w:p w14:paraId="2AFD1BBA" w14:textId="395ABA53" w:rsidR="00766551" w:rsidRDefault="00766551" w:rsidP="00766551">
      <w:pPr>
        <w:pStyle w:val="ListParagraph"/>
        <w:numPr>
          <w:ilvl w:val="0"/>
          <w:numId w:val="18"/>
        </w:numPr>
      </w:pPr>
      <w:r w:rsidRPr="00751149">
        <w:t xml:space="preserve">Add </w:t>
      </w:r>
      <w:r w:rsidR="002D53AC">
        <w:t xml:space="preserve">the </w:t>
      </w:r>
      <w:r w:rsidRPr="00751149">
        <w:t>capability allowing a MnS producer to advertise supported NRMs and supported features of these NRMs</w:t>
      </w:r>
      <w:r>
        <w:t>.</w:t>
      </w:r>
    </w:p>
    <w:p w14:paraId="1404981F" w14:textId="58491B7D" w:rsidR="00751149" w:rsidRDefault="00751149" w:rsidP="00751149">
      <w:pPr>
        <w:pStyle w:val="ListParagraph"/>
        <w:numPr>
          <w:ilvl w:val="0"/>
          <w:numId w:val="18"/>
        </w:numPr>
      </w:pPr>
      <w:r w:rsidRPr="00751149">
        <w:t>Add Prov MnS capability identifiers</w:t>
      </w:r>
    </w:p>
    <w:p w14:paraId="07B07F01" w14:textId="35C6BA45" w:rsidR="00CC4848" w:rsidRPr="00751149" w:rsidRDefault="00CC4848" w:rsidP="00751149">
      <w:pPr>
        <w:pStyle w:val="ListParagraph"/>
        <w:numPr>
          <w:ilvl w:val="0"/>
          <w:numId w:val="18"/>
        </w:numPr>
      </w:pPr>
      <w:r>
        <w:t>Consolidate all alarm related definitions into one new TS</w:t>
      </w:r>
    </w:p>
    <w:p w14:paraId="5A0438D3" w14:textId="77777777" w:rsidR="00751149" w:rsidRPr="00751149" w:rsidRDefault="00751149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6"/>
        <w:gridCol w:w="1196"/>
        <w:gridCol w:w="1213"/>
        <w:gridCol w:w="2047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75114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751149" w14:paraId="561E366B" w14:textId="77777777" w:rsidTr="00751149">
        <w:trPr>
          <w:cantSplit/>
          <w:jc w:val="center"/>
        </w:trPr>
        <w:tc>
          <w:tcPr>
            <w:tcW w:w="1617" w:type="dxa"/>
          </w:tcPr>
          <w:p w14:paraId="76E52879" w14:textId="4E761DA4" w:rsidR="00FF3F0C" w:rsidRPr="00751149" w:rsidRDefault="00751149" w:rsidP="006C2E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73DD2455" w14:textId="1153AA06" w:rsidR="00BB5EBF" w:rsidRPr="00751149" w:rsidRDefault="00BB5EBF" w:rsidP="006C2E8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206" w:type="dxa"/>
          </w:tcPr>
          <w:p w14:paraId="05C7C805" w14:textId="39F3848A" w:rsidR="00FF3F0C" w:rsidRPr="00751149" w:rsidRDefault="00751149" w:rsidP="006C2E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Exact title is tbc, maybe "Alarm management"</w:t>
            </w:r>
          </w:p>
        </w:tc>
        <w:tc>
          <w:tcPr>
            <w:tcW w:w="1196" w:type="dxa"/>
          </w:tcPr>
          <w:p w14:paraId="2D7CEA56" w14:textId="65B28F38" w:rsidR="00FF3F0C" w:rsidRPr="00751149" w:rsidRDefault="00751149" w:rsidP="006C2E80">
            <w:pPr>
              <w:pStyle w:val="Guidance"/>
              <w:spacing w:after="0"/>
              <w:rPr>
                <w:i w:val="0"/>
                <w:iCs/>
              </w:rPr>
            </w:pPr>
            <w:r w:rsidRPr="002D3966">
              <w:rPr>
                <w:i w:val="0"/>
                <w:iCs/>
              </w:rPr>
              <w:t>TSG#10</w:t>
            </w:r>
            <w:r>
              <w:rPr>
                <w:i w:val="0"/>
                <w:iCs/>
              </w:rPr>
              <w:t>1 (Sep 2023)</w:t>
            </w:r>
          </w:p>
        </w:tc>
        <w:tc>
          <w:tcPr>
            <w:tcW w:w="1213" w:type="dxa"/>
          </w:tcPr>
          <w:p w14:paraId="47484899" w14:textId="388BB1E9" w:rsidR="00FF3F0C" w:rsidRPr="00751149" w:rsidRDefault="00751149" w:rsidP="006C2E80">
            <w:pPr>
              <w:pStyle w:val="Guidance"/>
              <w:spacing w:after="0"/>
              <w:rPr>
                <w:i w:val="0"/>
                <w:iCs/>
              </w:rPr>
            </w:pPr>
            <w:r w:rsidRPr="002D3966">
              <w:rPr>
                <w:i w:val="0"/>
                <w:iCs/>
              </w:rPr>
              <w:t>TSG#102</w:t>
            </w:r>
            <w:r>
              <w:rPr>
                <w:i w:val="0"/>
                <w:iCs/>
              </w:rPr>
              <w:t xml:space="preserve"> (Dec 2023)</w:t>
            </w:r>
          </w:p>
        </w:tc>
        <w:tc>
          <w:tcPr>
            <w:tcW w:w="2047" w:type="dxa"/>
          </w:tcPr>
          <w:p w14:paraId="3B160081" w14:textId="188863B1" w:rsidR="00FF3F0C" w:rsidRPr="00751149" w:rsidRDefault="00751149" w:rsidP="006C2E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Olaf Pollakowski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2D3966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7C6F173" w:rsidR="009428A9" w:rsidRPr="002D3966" w:rsidRDefault="00713088" w:rsidP="006C2E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TS </w:t>
            </w:r>
            <w:r w:rsidR="002D3966">
              <w:rPr>
                <w:i w:val="0"/>
                <w:iCs/>
              </w:rPr>
              <w:t>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A641562" w:rsidR="009428A9" w:rsidRPr="002D3966" w:rsidRDefault="002D3966" w:rsidP="006C2E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Update stage 2 definitions of the Prov MnS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2CAD9E8" w:rsidR="009428A9" w:rsidRPr="002D3966" w:rsidRDefault="009428A9" w:rsidP="006C2E80">
            <w:pPr>
              <w:pStyle w:val="Guidance"/>
              <w:spacing w:after="0"/>
              <w:rPr>
                <w:i w:val="0"/>
                <w:iCs/>
              </w:rPr>
            </w:pPr>
            <w:r w:rsidRPr="002D3966">
              <w:rPr>
                <w:i w:val="0"/>
                <w:iCs/>
              </w:rPr>
              <w:t>TSG#</w:t>
            </w:r>
            <w:r w:rsidR="002D3966" w:rsidRPr="002D3966">
              <w:rPr>
                <w:i w:val="0"/>
                <w:iCs/>
              </w:rPr>
              <w:t>102</w:t>
            </w:r>
            <w:r w:rsidR="002D3966">
              <w:rPr>
                <w:i w:val="0"/>
                <w:iCs/>
              </w:rPr>
              <w:t xml:space="preserve">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F269F5A" w:rsidR="009428A9" w:rsidRPr="002D3966" w:rsidRDefault="009428A9" w:rsidP="006C2E80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766551" w:rsidRPr="002D3966" w14:paraId="29595D49" w14:textId="77777777" w:rsidTr="0032585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BF48" w14:textId="77777777" w:rsidR="00766551" w:rsidRDefault="00766551" w:rsidP="0032585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lastRenderedPageBreak/>
              <w:t>TS 28.158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294F" w14:textId="77777777" w:rsidR="00766551" w:rsidRDefault="00766551" w:rsidP="0032585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Add node selection mechanism (inspired by XPath)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BB26" w14:textId="77777777" w:rsidR="00766551" w:rsidRPr="002D3966" w:rsidRDefault="00766551" w:rsidP="0032585C">
            <w:pPr>
              <w:pStyle w:val="Guidance"/>
              <w:spacing w:after="0"/>
              <w:rPr>
                <w:i w:val="0"/>
                <w:iCs/>
              </w:rPr>
            </w:pPr>
            <w:r w:rsidRPr="002D3966">
              <w:rPr>
                <w:i w:val="0"/>
                <w:iCs/>
              </w:rPr>
              <w:t>TSG#102</w:t>
            </w:r>
            <w:r>
              <w:rPr>
                <w:i w:val="0"/>
                <w:iCs/>
              </w:rPr>
              <w:t xml:space="preserve">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9FF5" w14:textId="77777777" w:rsidR="00766551" w:rsidRPr="002D3966" w:rsidRDefault="00766551" w:rsidP="0032585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766551" w:rsidRPr="002D3966" w14:paraId="35C62230" w14:textId="77777777" w:rsidTr="0032585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86D8" w14:textId="77777777" w:rsidR="00766551" w:rsidRDefault="00766551" w:rsidP="0032585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F7B1" w14:textId="77777777" w:rsidR="00766551" w:rsidRDefault="00766551" w:rsidP="0032585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Add node selection mechanism (inspired by XPath)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185E" w14:textId="77777777" w:rsidR="00766551" w:rsidRPr="002D3966" w:rsidRDefault="00766551" w:rsidP="0032585C">
            <w:pPr>
              <w:pStyle w:val="Guidance"/>
              <w:spacing w:after="0"/>
              <w:rPr>
                <w:i w:val="0"/>
                <w:iCs/>
              </w:rPr>
            </w:pPr>
            <w:r w:rsidRPr="002D3966">
              <w:rPr>
                <w:i w:val="0"/>
                <w:iCs/>
              </w:rPr>
              <w:t>TSG#102</w:t>
            </w:r>
            <w:r>
              <w:rPr>
                <w:i w:val="0"/>
                <w:iCs/>
              </w:rPr>
              <w:t xml:space="preserve">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AA89" w14:textId="77777777" w:rsidR="00766551" w:rsidRPr="002D3966" w:rsidRDefault="00766551" w:rsidP="0032585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00B39" w:rsidRPr="002D3966" w14:paraId="24B39CF3" w14:textId="77777777" w:rsidTr="00FD2B4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D9C3" w14:textId="77777777" w:rsidR="00100B39" w:rsidRDefault="00100B39" w:rsidP="00FD2B4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28.158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EBBA" w14:textId="77777777" w:rsidR="00100B39" w:rsidRDefault="00100B39" w:rsidP="00FD2B4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Add HTTP error response formats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08E6" w14:textId="77777777" w:rsidR="00100B39" w:rsidRPr="002D3966" w:rsidRDefault="00100B39" w:rsidP="00FD2B45">
            <w:pPr>
              <w:pStyle w:val="Guidance"/>
              <w:spacing w:after="0"/>
              <w:rPr>
                <w:i w:val="0"/>
                <w:iCs/>
              </w:rPr>
            </w:pPr>
            <w:r w:rsidRPr="002D3966">
              <w:rPr>
                <w:i w:val="0"/>
                <w:iCs/>
              </w:rPr>
              <w:t>TSG#102</w:t>
            </w:r>
            <w:r>
              <w:rPr>
                <w:i w:val="0"/>
                <w:iCs/>
              </w:rPr>
              <w:t xml:space="preserve">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4096" w14:textId="77777777" w:rsidR="00100B39" w:rsidRPr="002D3966" w:rsidRDefault="00100B39" w:rsidP="00FD2B45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713088" w:rsidRPr="002D3966" w14:paraId="78C9941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AFB2" w14:textId="2BE717DD" w:rsidR="00713088" w:rsidRDefault="00713088" w:rsidP="006C2E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0E0A" w14:textId="50C0BEFF" w:rsidR="00713088" w:rsidRDefault="00713088" w:rsidP="006C2E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Add HTTP error response formats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6F52" w14:textId="12D0B0C5" w:rsidR="00713088" w:rsidRPr="002D3966" w:rsidRDefault="00713088" w:rsidP="006C2E80">
            <w:pPr>
              <w:pStyle w:val="Guidance"/>
              <w:spacing w:after="0"/>
              <w:rPr>
                <w:i w:val="0"/>
                <w:iCs/>
              </w:rPr>
            </w:pPr>
            <w:r w:rsidRPr="002D3966">
              <w:rPr>
                <w:i w:val="0"/>
                <w:iCs/>
              </w:rPr>
              <w:t>TSG#102</w:t>
            </w:r>
            <w:r>
              <w:rPr>
                <w:i w:val="0"/>
                <w:iCs/>
              </w:rPr>
              <w:t xml:space="preserve">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86E4" w14:textId="77777777" w:rsidR="00713088" w:rsidRPr="002D3966" w:rsidRDefault="00713088" w:rsidP="006C2E80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433845" w:rsidRPr="002D3966" w14:paraId="5810ACF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52FC" w14:textId="585D7EB6" w:rsidR="00433845" w:rsidRDefault="00751149" w:rsidP="006C2E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516E" w14:textId="1A3CD745" w:rsidR="00433845" w:rsidRDefault="00751149" w:rsidP="006C2E80">
            <w:pPr>
              <w:pStyle w:val="Guidance"/>
              <w:spacing w:after="0"/>
              <w:rPr>
                <w:i w:val="0"/>
                <w:iCs/>
              </w:rPr>
            </w:pPr>
            <w:bookmarkStart w:id="0" w:name="_Hlk123837143"/>
            <w:r>
              <w:rPr>
                <w:i w:val="0"/>
                <w:iCs/>
              </w:rPr>
              <w:t xml:space="preserve">Add </w:t>
            </w:r>
            <w:r w:rsidR="002D53AC">
              <w:rPr>
                <w:i w:val="0"/>
                <w:iCs/>
              </w:rPr>
              <w:t xml:space="preserve">the </w:t>
            </w:r>
            <w:r>
              <w:rPr>
                <w:i w:val="0"/>
                <w:iCs/>
              </w:rPr>
              <w:t>capability allowing a MnS producer to advertise supported NRMs and supported features of these NRMs</w:t>
            </w:r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D887" w14:textId="5DAC632D" w:rsidR="00433845" w:rsidRPr="002D3966" w:rsidRDefault="00751149" w:rsidP="006C2E80">
            <w:pPr>
              <w:pStyle w:val="Guidance"/>
              <w:spacing w:after="0"/>
              <w:rPr>
                <w:i w:val="0"/>
                <w:iCs/>
              </w:rPr>
            </w:pPr>
            <w:r w:rsidRPr="002D3966">
              <w:rPr>
                <w:i w:val="0"/>
                <w:iCs/>
              </w:rPr>
              <w:t>TSG#102</w:t>
            </w:r>
            <w:r>
              <w:rPr>
                <w:i w:val="0"/>
                <w:iCs/>
              </w:rPr>
              <w:t xml:space="preserve">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9EB8" w14:textId="77777777" w:rsidR="00433845" w:rsidRPr="002D3966" w:rsidRDefault="00433845" w:rsidP="006C2E80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766551" w:rsidRPr="002D3966" w14:paraId="55BA7DB3" w14:textId="77777777" w:rsidTr="003710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E77D" w14:textId="77777777" w:rsidR="00766551" w:rsidRDefault="00766551" w:rsidP="0037106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32.158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8C64" w14:textId="77777777" w:rsidR="00766551" w:rsidRDefault="00766551" w:rsidP="0037106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Add Prov MnS capability identifiers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93F9" w14:textId="77777777" w:rsidR="00766551" w:rsidRPr="002D3966" w:rsidRDefault="00766551" w:rsidP="00371064">
            <w:pPr>
              <w:pStyle w:val="Guidance"/>
              <w:spacing w:after="0"/>
              <w:rPr>
                <w:i w:val="0"/>
                <w:iCs/>
              </w:rPr>
            </w:pPr>
            <w:r w:rsidRPr="002D3966">
              <w:rPr>
                <w:i w:val="0"/>
                <w:iCs/>
              </w:rPr>
              <w:t>TSG#102</w:t>
            </w:r>
            <w:r>
              <w:rPr>
                <w:i w:val="0"/>
                <w:iCs/>
              </w:rPr>
              <w:t xml:space="preserve">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816A" w14:textId="77777777" w:rsidR="00766551" w:rsidRPr="002D3966" w:rsidRDefault="00766551" w:rsidP="00371064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766551" w:rsidRPr="002D3966" w14:paraId="3BD0D7EC" w14:textId="77777777" w:rsidTr="003710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0CB9" w14:textId="77777777" w:rsidR="00766551" w:rsidRDefault="00766551" w:rsidP="0037106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071A" w14:textId="77777777" w:rsidR="00766551" w:rsidRDefault="00766551" w:rsidP="0037106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Add Prov MnS capability identifiers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2785" w14:textId="77777777" w:rsidR="00766551" w:rsidRPr="002D3966" w:rsidRDefault="00766551" w:rsidP="00371064">
            <w:pPr>
              <w:pStyle w:val="Guidance"/>
              <w:spacing w:after="0"/>
              <w:rPr>
                <w:i w:val="0"/>
                <w:iCs/>
              </w:rPr>
            </w:pPr>
            <w:r w:rsidRPr="002D3966">
              <w:rPr>
                <w:i w:val="0"/>
                <w:iCs/>
              </w:rPr>
              <w:t>TSG#102</w:t>
            </w:r>
            <w:r>
              <w:rPr>
                <w:i w:val="0"/>
                <w:iCs/>
              </w:rPr>
              <w:t xml:space="preserve">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E033" w14:textId="77777777" w:rsidR="00766551" w:rsidRPr="002D3966" w:rsidRDefault="00766551" w:rsidP="00371064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751149" w:rsidRPr="002D3966" w14:paraId="0EC3CEE4" w14:textId="77777777" w:rsidTr="0075114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022A" w14:textId="77777777" w:rsidR="00751149" w:rsidRDefault="00751149" w:rsidP="000A534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DF05" w14:textId="77777777" w:rsidR="00751149" w:rsidRDefault="00751149" w:rsidP="000A534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Add required high-level descriptions for all capabilities above, if required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B3E2" w14:textId="77777777" w:rsidR="00751149" w:rsidRPr="002D3966" w:rsidRDefault="00751149" w:rsidP="000A5341">
            <w:pPr>
              <w:pStyle w:val="Guidance"/>
              <w:spacing w:after="0"/>
              <w:rPr>
                <w:i w:val="0"/>
                <w:iCs/>
              </w:rPr>
            </w:pPr>
            <w:r w:rsidRPr="002D3966">
              <w:rPr>
                <w:i w:val="0"/>
                <w:iCs/>
              </w:rPr>
              <w:t>TSG#102</w:t>
            </w:r>
            <w:r>
              <w:rPr>
                <w:i w:val="0"/>
                <w:iCs/>
              </w:rPr>
              <w:t xml:space="preserve">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C29E" w14:textId="77777777" w:rsidR="00751149" w:rsidRPr="002D3966" w:rsidRDefault="00751149" w:rsidP="000A5341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01E09C7" w14:textId="77777777" w:rsidR="00C4305E" w:rsidRDefault="00C4305E" w:rsidP="006C2E80"/>
    <w:p w14:paraId="4B6A140C" w14:textId="49C6A59E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4CC6833" w14:textId="1184A06B" w:rsidR="00D569D5" w:rsidRPr="00D569D5" w:rsidRDefault="00D569D5" w:rsidP="00D569D5">
      <w:r>
        <w:t>Pollakowski, Olaf, Nokia, olaf.pollakowski@nokia.com</w:t>
      </w:r>
    </w:p>
    <w:p w14:paraId="651B77F9" w14:textId="77777777" w:rsidR="006C2E80" w:rsidRPr="006C2E80" w:rsidRDefault="006C2E80" w:rsidP="006C2E80"/>
    <w:p w14:paraId="4B2B339C" w14:textId="06BE0730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32661AD" w14:textId="7096B4A4" w:rsidR="00D569D5" w:rsidRPr="00D569D5" w:rsidRDefault="00D569D5" w:rsidP="00D569D5">
      <w:r>
        <w:t>SA5</w:t>
      </w:r>
    </w:p>
    <w:p w14:paraId="5BA7F984" w14:textId="77777777" w:rsidR="00557B2E" w:rsidRPr="00557B2E" w:rsidRDefault="00557B2E" w:rsidP="006C2E80"/>
    <w:p w14:paraId="561C1584" w14:textId="609CFAA0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147C07E" w14:textId="34F1CCD3" w:rsidR="00D569D5" w:rsidRPr="00D569D5" w:rsidRDefault="00D569D5" w:rsidP="00D569D5">
      <w:r>
        <w:t>None.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F6DFE6E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2973F8F" w:rsidR="00557B2E" w:rsidRDefault="00D569D5" w:rsidP="001C5C86">
            <w:pPr>
              <w:pStyle w:val="TAL"/>
            </w:pPr>
            <w:r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AFBCA" w14:textId="77777777" w:rsidR="009539F4" w:rsidRDefault="009539F4">
      <w:r>
        <w:separator/>
      </w:r>
    </w:p>
  </w:endnote>
  <w:endnote w:type="continuationSeparator" w:id="0">
    <w:p w14:paraId="46027DD2" w14:textId="77777777" w:rsidR="009539F4" w:rsidRDefault="00953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9D99C" w14:textId="77777777" w:rsidR="009539F4" w:rsidRDefault="009539F4">
      <w:r>
        <w:separator/>
      </w:r>
    </w:p>
  </w:footnote>
  <w:footnote w:type="continuationSeparator" w:id="0">
    <w:p w14:paraId="4E1BBCB5" w14:textId="77777777" w:rsidR="009539F4" w:rsidRDefault="00953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032690"/>
    <w:multiLevelType w:val="hybridMultilevel"/>
    <w:tmpl w:val="5C489E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7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35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0B39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249B4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D3966"/>
    <w:rsid w:val="002D53AC"/>
    <w:rsid w:val="002E3D35"/>
    <w:rsid w:val="002E6A7D"/>
    <w:rsid w:val="002E7A9E"/>
    <w:rsid w:val="002F3C41"/>
    <w:rsid w:val="002F6C5C"/>
    <w:rsid w:val="0030045C"/>
    <w:rsid w:val="0030378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3845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3088"/>
    <w:rsid w:val="007162BE"/>
    <w:rsid w:val="00721122"/>
    <w:rsid w:val="00722267"/>
    <w:rsid w:val="00746F46"/>
    <w:rsid w:val="00751149"/>
    <w:rsid w:val="0075252A"/>
    <w:rsid w:val="00764B84"/>
    <w:rsid w:val="00765028"/>
    <w:rsid w:val="00766551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73247"/>
    <w:rsid w:val="00880718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539F4"/>
    <w:rsid w:val="00967838"/>
    <w:rsid w:val="00973D05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3233"/>
    <w:rsid w:val="00AB0F95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1AE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4848"/>
    <w:rsid w:val="00CC72A4"/>
    <w:rsid w:val="00CC74B6"/>
    <w:rsid w:val="00CD3153"/>
    <w:rsid w:val="00CF6810"/>
    <w:rsid w:val="00D06117"/>
    <w:rsid w:val="00D21FAC"/>
    <w:rsid w:val="00D31CC8"/>
    <w:rsid w:val="00D32678"/>
    <w:rsid w:val="00D521C1"/>
    <w:rsid w:val="00D569D5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4BAB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4856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Author</cp:lastModifiedBy>
  <cp:revision>24</cp:revision>
  <cp:lastPrinted>2000-02-29T11:31:00Z</cp:lastPrinted>
  <dcterms:created xsi:type="dcterms:W3CDTF">2021-06-24T09:05:00Z</dcterms:created>
  <dcterms:modified xsi:type="dcterms:W3CDTF">2023-01-06T10:53:00Z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